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FF79AA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FF79A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FF79A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FF79A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FF79A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FF79A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FF79A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FF79AA">
        <w:rPr>
          <w:b w:val="0"/>
        </w:rPr>
        <w:t xml:space="preserve"> 107/2307-21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FF79AA" w:rsidP="00232C8F">
            <w:r>
              <w:t>Кухонная рабочая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FF79AA" w:rsidP="00232C8F">
            <w:r>
              <w:t>13249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FF79AA" w:rsidRPr="00FF79AA">
        <w:rPr>
          <w:rStyle w:val="aa"/>
        </w:rPr>
        <w:t xml:space="preserve"> Обслуживающий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FF79AA" w:rsidRPr="00FF79AA">
        <w:rPr>
          <w:rStyle w:val="aa"/>
        </w:rPr>
        <w:t>2;  107/2307-21, 108/2307-21А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FF79AA" w:rsidRPr="00FF79AA">
        <w:rPr>
          <w:u w:val="single"/>
        </w:rPr>
        <w:t xml:space="preserve">   Единый тарифно-квалификационный справочник работ и профессий рабочих. Выпуск 51. Разделы: "Производство алкогольной и безалкогольной продукции", "Хлебопекарно-макаронное производство", "Кондитерское производство", "Крахмалопаточное производство", "Производство сахара", "Производство пищевых концентратов", "Табачно-махорочное и ферментационное производства", "Эфиромасличное производство", "Производство чая", "Парфюмерно-косметическое производство", "Масложировое производство", "Добыча и производство поваренной соли", "Добыча и переработка солодкового корня", "Элеваторное, мукомольно-крупяное и комбикормовое производства", "Торговля и общественное питание", "Производство консервов" (утв. постановлением Минтруда России от 5 марта 2004 г. N 30)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FF79AA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FF79AA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FF79AA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FF79AA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FF79AA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FF79AA" w:rsidP="00BA30DE">
            <w:pPr>
              <w:jc w:val="center"/>
            </w:pPr>
            <w:r>
              <w:t>075-713-597 89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FF79A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F79AA" w:rsidRDefault="00FF79AA" w:rsidP="00BA30DE">
            <w:pPr>
              <w:jc w:val="center"/>
            </w:pPr>
            <w:r>
              <w:t>067-298-206 97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F79AA" w:rsidRPr="00D15B1E" w:rsidRDefault="00FF79AA" w:rsidP="00AD14A4">
            <w:pPr>
              <w:rPr>
                <w:rStyle w:val="a7"/>
              </w:rPr>
            </w:pPr>
          </w:p>
        </w:tc>
      </w:tr>
      <w:tr w:rsidR="00FF79A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F79AA" w:rsidRDefault="00FF79A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F79AA" w:rsidRPr="00D15B1E" w:rsidRDefault="00FF79AA" w:rsidP="00AD14A4">
            <w:pPr>
              <w:rPr>
                <w:rStyle w:val="a7"/>
              </w:rPr>
            </w:pPr>
          </w:p>
        </w:tc>
      </w:tr>
      <w:tr w:rsidR="00FF79A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F79AA" w:rsidRDefault="00FF79A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F79AA" w:rsidRPr="00D15B1E" w:rsidRDefault="00FF79AA" w:rsidP="00AD14A4">
            <w:pPr>
              <w:rPr>
                <w:rStyle w:val="a7"/>
              </w:rPr>
            </w:pPr>
          </w:p>
        </w:tc>
      </w:tr>
      <w:tr w:rsidR="00FF79A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F79AA" w:rsidRDefault="00FF79A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F79AA" w:rsidRPr="00D15B1E" w:rsidRDefault="00FF79AA" w:rsidP="00AD14A4">
            <w:pPr>
              <w:rPr>
                <w:rStyle w:val="a7"/>
              </w:rPr>
            </w:pPr>
          </w:p>
        </w:tc>
      </w:tr>
      <w:tr w:rsidR="00FF79A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F79AA" w:rsidRDefault="00FF79A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F79AA" w:rsidRPr="00D15B1E" w:rsidRDefault="00FF79AA" w:rsidP="00AD14A4">
            <w:pPr>
              <w:rPr>
                <w:rStyle w:val="a7"/>
              </w:rPr>
            </w:pPr>
          </w:p>
        </w:tc>
      </w:tr>
      <w:tr w:rsidR="00FF79A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F79AA" w:rsidRDefault="00FF79A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F79AA" w:rsidRPr="00D15B1E" w:rsidRDefault="00FF79AA" w:rsidP="00AD14A4">
            <w:pPr>
              <w:rPr>
                <w:rStyle w:val="a7"/>
              </w:rPr>
            </w:pPr>
          </w:p>
        </w:tc>
      </w:tr>
      <w:tr w:rsidR="00FF79A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F79AA" w:rsidRDefault="00FF79A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F79AA" w:rsidRPr="00D15B1E" w:rsidRDefault="00FF79AA" w:rsidP="00AD14A4">
            <w:pPr>
              <w:rPr>
                <w:rStyle w:val="a7"/>
              </w:rPr>
            </w:pPr>
          </w:p>
        </w:tc>
      </w:tr>
      <w:tr w:rsidR="00FF79A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F79AA" w:rsidRDefault="00FF79A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F79AA" w:rsidRPr="00D15B1E" w:rsidRDefault="00FF79AA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FF79AA" w:rsidRPr="00FF79AA">
        <w:rPr>
          <w:rStyle w:val="aa"/>
        </w:rPr>
        <w:t xml:space="preserve"> Электрическая мясорубка, картофелечистка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FF79AA" w:rsidRPr="00FF79AA">
        <w:rPr>
          <w:rStyle w:val="aa"/>
        </w:rPr>
        <w:t xml:space="preserve"> Расходные материалы, кухонный инвентарь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lastRenderedPageBreak/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D51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D51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D51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D51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D51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D51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D51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D51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BD51EC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D51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D51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D51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D51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BD51EC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D51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D51E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D51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BD51EC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BD51E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F79A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F79A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F79A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F79A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F79A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F79A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F79A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5.1 (1 раз в год), 23 (1 раз в год),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BD51EC" w:rsidRPr="00BD51EC">
        <w:rPr>
          <w:i/>
          <w:u w:val="single"/>
        </w:rPr>
        <w:t>1. Рекомендации по улучшению условий труда:</w:t>
      </w:r>
      <w:r w:rsidR="00BD51EC" w:rsidRPr="00BD51EC">
        <w:rPr>
          <w:i/>
          <w:u w:val="single"/>
        </w:rPr>
        <w:br/>
        <w:t xml:space="preserve"> 1.1. Организовать рациональные режимы труда  и отдыха (Снижение тяжести трудового процесса);</w:t>
      </w:r>
      <w:r w:rsidR="00BD51EC" w:rsidRPr="00BD51EC">
        <w:rPr>
          <w:i/>
          <w:u w:val="single"/>
        </w:rPr>
        <w:tab/>
        <w:t>   </w:t>
      </w:r>
      <w:r w:rsidR="00BD51EC" w:rsidRPr="00BD51EC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BD51EC" w:rsidRPr="00BD51EC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Default="00481C22" w:rsidP="00481C22"/>
    <w:p w:rsidR="004F18D2" w:rsidRDefault="004F18D2" w:rsidP="00481C22"/>
    <w:p w:rsidR="004F18D2" w:rsidRDefault="004F18D2" w:rsidP="00481C22"/>
    <w:p w:rsidR="004F18D2" w:rsidRPr="00D15B1E" w:rsidRDefault="004F18D2" w:rsidP="00481C22"/>
    <w:p w:rsidR="003C5C39" w:rsidRDefault="003C5C39" w:rsidP="003C5C39">
      <w:r w:rsidRPr="00D15B1E">
        <w:lastRenderedPageBreak/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F79AA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F79AA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FF79AA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F79A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F79AA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F79AA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F79A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FF79AA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(дата)</w:t>
            </w: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(дата)</w:t>
            </w: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(дата)</w:t>
            </w: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(дата)</w:t>
            </w: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(дата)</w:t>
            </w: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(дата)</w:t>
            </w: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BD51EC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BD51EC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FF79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FF79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FF79A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F79AA" w:rsidRPr="00FF79AA" w:rsidRDefault="00FF79AA" w:rsidP="00EF07A3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(дата)</w:t>
            </w: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F79AA" w:rsidRPr="00FF79AA" w:rsidRDefault="00FF79AA" w:rsidP="00EF07A3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(дата)</w:t>
            </w: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F79AA" w:rsidRPr="00FF79AA" w:rsidRDefault="00FF79AA" w:rsidP="00EF07A3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(дата)</w:t>
            </w: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F79AA" w:rsidRPr="00FF79AA" w:rsidRDefault="00FF79AA" w:rsidP="00EF07A3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(дата)</w:t>
            </w: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F79AA" w:rsidRPr="00FF79AA" w:rsidRDefault="00FF79AA" w:rsidP="00EF07A3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(дата)</w:t>
            </w: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F79AA" w:rsidRPr="00FF79AA" w:rsidRDefault="00FF79AA" w:rsidP="00EF07A3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(дата)</w:t>
            </w: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F79AA" w:rsidRPr="00FF79AA" w:rsidRDefault="00FF79AA" w:rsidP="00EF07A3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(дата)</w:t>
            </w: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9AA" w:rsidRPr="00FF79AA" w:rsidRDefault="00FF79AA" w:rsidP="004E51DC">
            <w:pPr>
              <w:pStyle w:val="a8"/>
            </w:pPr>
          </w:p>
        </w:tc>
      </w:tr>
      <w:tr w:rsidR="00FF79AA" w:rsidRPr="00FF79AA" w:rsidTr="00FF79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F79AA" w:rsidRPr="00FF79AA" w:rsidRDefault="00FF79AA" w:rsidP="00EF07A3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F79AA" w:rsidRPr="00FF79AA" w:rsidRDefault="00FF79AA" w:rsidP="004E51DC">
            <w:pPr>
              <w:pStyle w:val="a8"/>
              <w:rPr>
                <w:vertAlign w:val="superscript"/>
              </w:rPr>
            </w:pPr>
            <w:r w:rsidRPr="00FF79AA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FF79A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107/2307-21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BD51EC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BD51EC" w:rsidRPr="00BD51EC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2;  107/2307-21, 108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Обслуживающи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13249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Единый тарифно-квалификационный справочник работ и профессий рабочих. Выпуск 51. Разделы: &quot;Производство алкогольной и безалкогольной продукции&quot;, &quot;Хлебопекарно-макаронное производство&quot;, &quot;Кондитерское производство&quot;, &quot;Крахмалопаточное производство&quot;, &quot;Производство сахара&quot;, &quot;Производство пищевых концентратов&quot;, &quot;Табачно-махорочное и ферментационное производства&quot;, &quot;Эфиромасличное производство&quot;, &quot;Производство чая&quot;, &quot;Парфюмерно-косметическое производство&quot;, &quot;Масложировое производство&quot;, &quot;Добыча и производство поваренной соли&quot;, &quot;Добыча и переработка солодкового корня&quot;, &quot;Элеваторное, мукомольно-крупяное и комбикормовое производства&quot;, &quot;Торговля и общественное питание&quot;, &quot;Производство консервов&quot; (утв. постановлением Минтруда России от 5 марта 2004 г. N 30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107/2307-21"/>
    <w:docVar w:name="gig_kut" w:val="3.1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107/2307-21 "/>
    <w:docVar w:name="oborud" w:val=" Электрическая мясорубка, картофелечистка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5.1, 23, 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38B278A054EE487DB35D6F0DF9CAF688"/>
    <w:docVar w:name="rm_id" w:val="6780"/>
    <w:docVar w:name="rm_name" w:val="                                          "/>
    <w:docVar w:name="rm_number" w:val=" 107/2307-21 "/>
    <w:docVar w:name="s_050" w:val="1. Рекомендации по улучшению условий труда:_x000b_ 1.1. Организовать рациональные режимы труда  и отдыха (Снижение тяжести трудового процесса);_x0009_   _x000b_ 2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Да"/>
    <w:docVar w:name="s040_2" w:val="Да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Расходные материалы, кухонный инвентарь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110025"/>
    <w:rsid w:val="001429B1"/>
    <w:rsid w:val="00145419"/>
    <w:rsid w:val="001456F8"/>
    <w:rsid w:val="0015635F"/>
    <w:rsid w:val="001607C8"/>
    <w:rsid w:val="00175CA2"/>
    <w:rsid w:val="00177F3D"/>
    <w:rsid w:val="001C0D94"/>
    <w:rsid w:val="001F4D8D"/>
    <w:rsid w:val="00232C8F"/>
    <w:rsid w:val="00234932"/>
    <w:rsid w:val="00244615"/>
    <w:rsid w:val="002A0605"/>
    <w:rsid w:val="002E55C6"/>
    <w:rsid w:val="00304341"/>
    <w:rsid w:val="00305B2F"/>
    <w:rsid w:val="003477BA"/>
    <w:rsid w:val="00367816"/>
    <w:rsid w:val="003876C3"/>
    <w:rsid w:val="00392428"/>
    <w:rsid w:val="003B0826"/>
    <w:rsid w:val="003B66AC"/>
    <w:rsid w:val="003C24DB"/>
    <w:rsid w:val="003C5C39"/>
    <w:rsid w:val="003F0765"/>
    <w:rsid w:val="0040104A"/>
    <w:rsid w:val="00401F5B"/>
    <w:rsid w:val="00402CAC"/>
    <w:rsid w:val="00411125"/>
    <w:rsid w:val="004205DB"/>
    <w:rsid w:val="00444410"/>
    <w:rsid w:val="00456891"/>
    <w:rsid w:val="00467C3A"/>
    <w:rsid w:val="00481C22"/>
    <w:rsid w:val="004838F0"/>
    <w:rsid w:val="00494C94"/>
    <w:rsid w:val="004A47AD"/>
    <w:rsid w:val="004C4DB2"/>
    <w:rsid w:val="004E51DC"/>
    <w:rsid w:val="004E5FB2"/>
    <w:rsid w:val="004F18D2"/>
    <w:rsid w:val="00510595"/>
    <w:rsid w:val="00563E94"/>
    <w:rsid w:val="00576095"/>
    <w:rsid w:val="005A3A36"/>
    <w:rsid w:val="005B2042"/>
    <w:rsid w:val="005B466C"/>
    <w:rsid w:val="005B7FE8"/>
    <w:rsid w:val="005C0A9A"/>
    <w:rsid w:val="005C3DCB"/>
    <w:rsid w:val="005D6DFE"/>
    <w:rsid w:val="005F6B08"/>
    <w:rsid w:val="00632974"/>
    <w:rsid w:val="00635CD3"/>
    <w:rsid w:val="00676220"/>
    <w:rsid w:val="0069682B"/>
    <w:rsid w:val="00696AD2"/>
    <w:rsid w:val="006C28B3"/>
    <w:rsid w:val="007029E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6AA2"/>
    <w:rsid w:val="007A4C5E"/>
    <w:rsid w:val="007D1852"/>
    <w:rsid w:val="007D2CEA"/>
    <w:rsid w:val="007E2E12"/>
    <w:rsid w:val="007E5490"/>
    <w:rsid w:val="007F73A6"/>
    <w:rsid w:val="00803C97"/>
    <w:rsid w:val="0083263D"/>
    <w:rsid w:val="00835248"/>
    <w:rsid w:val="00883461"/>
    <w:rsid w:val="008A010E"/>
    <w:rsid w:val="008E68DE"/>
    <w:rsid w:val="008E70C1"/>
    <w:rsid w:val="0090588D"/>
    <w:rsid w:val="009139D1"/>
    <w:rsid w:val="00920DB5"/>
    <w:rsid w:val="0092778A"/>
    <w:rsid w:val="00967790"/>
    <w:rsid w:val="0098630F"/>
    <w:rsid w:val="009B024D"/>
    <w:rsid w:val="009B3577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4F25"/>
    <w:rsid w:val="00B13D34"/>
    <w:rsid w:val="00BA30DE"/>
    <w:rsid w:val="00BA5029"/>
    <w:rsid w:val="00BC2F3C"/>
    <w:rsid w:val="00BC4FC6"/>
    <w:rsid w:val="00BC7984"/>
    <w:rsid w:val="00BD51EC"/>
    <w:rsid w:val="00C02721"/>
    <w:rsid w:val="00C03F4A"/>
    <w:rsid w:val="00C2076F"/>
    <w:rsid w:val="00C34C89"/>
    <w:rsid w:val="00C51624"/>
    <w:rsid w:val="00CB0141"/>
    <w:rsid w:val="00CB5F23"/>
    <w:rsid w:val="00CE3307"/>
    <w:rsid w:val="00D15B1E"/>
    <w:rsid w:val="00D54969"/>
    <w:rsid w:val="00D76DF8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F13F9A"/>
    <w:rsid w:val="00F15977"/>
    <w:rsid w:val="00F31AF6"/>
    <w:rsid w:val="00F42313"/>
    <w:rsid w:val="00F4249F"/>
    <w:rsid w:val="00F60342"/>
    <w:rsid w:val="00F704CF"/>
    <w:rsid w:val="00F76072"/>
    <w:rsid w:val="00F80CCA"/>
    <w:rsid w:val="00F8598E"/>
    <w:rsid w:val="00FA66FC"/>
    <w:rsid w:val="00FA72EC"/>
    <w:rsid w:val="00FB001B"/>
    <w:rsid w:val="00FB24BF"/>
    <w:rsid w:val="00FD0BA7"/>
    <w:rsid w:val="00FD2BA8"/>
    <w:rsid w:val="00FE21DE"/>
    <w:rsid w:val="00FF39C8"/>
    <w:rsid w:val="00FF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4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2022-02-18T06:54:00Z</dcterms:created>
  <dcterms:modified xsi:type="dcterms:W3CDTF">2022-02-18T08:25:00Z</dcterms:modified>
</cp:coreProperties>
</file>